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6C03D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SWYNSHED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3D49BCBA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Sawsthorp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0D9F9DF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53B2BB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FC9E28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244C1F6D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175E6999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Lindesey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 the city of Lincoln, the taxes of a fifteenth and a tenth.</w:t>
      </w:r>
    </w:p>
    <w:p w14:paraId="1C05D39F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p.64)</w:t>
      </w:r>
    </w:p>
    <w:p w14:paraId="269447B7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8FFFDD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578698" w14:textId="77777777" w:rsidR="001246AB" w:rsidRDefault="001246AB" w:rsidP="001246A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p w14:paraId="6C1187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B974A" w14:textId="77777777" w:rsidR="001246AB" w:rsidRDefault="001246AB" w:rsidP="009139A6">
      <w:r>
        <w:separator/>
      </w:r>
    </w:p>
  </w:endnote>
  <w:endnote w:type="continuationSeparator" w:id="0">
    <w:p w14:paraId="7123586B" w14:textId="77777777" w:rsidR="001246AB" w:rsidRDefault="001246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7B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BD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3B6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D8BF1" w14:textId="77777777" w:rsidR="001246AB" w:rsidRDefault="001246AB" w:rsidP="009139A6">
      <w:r>
        <w:separator/>
      </w:r>
    </w:p>
  </w:footnote>
  <w:footnote w:type="continuationSeparator" w:id="0">
    <w:p w14:paraId="7A64022C" w14:textId="77777777" w:rsidR="001246AB" w:rsidRDefault="001246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609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D93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7BE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6AB"/>
    <w:rsid w:val="000666E0"/>
    <w:rsid w:val="001246A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F9C2"/>
  <w15:chartTrackingRefBased/>
  <w15:docId w15:val="{EB327AAD-9036-4136-A7FD-72E472E10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2021-11-07T08:34:00Z</dcterms:created>
  <dcterms:modified xsi:type="dcterms:W3CDTF">2021-11-07T08:35:00Z</dcterms:modified>
</cp:coreProperties>
</file>